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3D" w:rsidRPr="004E583D" w:rsidRDefault="001D12D6" w:rsidP="003C33C0">
      <w:pPr>
        <w:rPr>
          <w:vanish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8B01A6" wp14:editId="6ECAEB4F">
                <wp:simplePos x="0" y="0"/>
                <wp:positionH relativeFrom="column">
                  <wp:posOffset>339725</wp:posOffset>
                </wp:positionH>
                <wp:positionV relativeFrom="paragraph">
                  <wp:posOffset>3244104</wp:posOffset>
                </wp:positionV>
                <wp:extent cx="2386330" cy="365760"/>
                <wp:effectExtent l="0" t="0" r="13970" b="1524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E72" w:rsidRPr="00977E72" w:rsidRDefault="00977E72" w:rsidP="00977E72">
                            <w:pPr>
                              <w:tabs>
                                <w:tab w:val="right" w:pos="368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77E72">
                              <w:rPr>
                                <w:sz w:val="18"/>
                                <w:szCs w:val="18"/>
                              </w:rPr>
                              <w:t>┌</w:t>
                            </w:r>
                            <w:r w:rsidRPr="00977E72">
                              <w:rPr>
                                <w:sz w:val="18"/>
                                <w:szCs w:val="18"/>
                              </w:rPr>
                              <w:tab/>
                              <w:t>┐</w:t>
                            </w:r>
                          </w:p>
                          <w:p w:rsidR="00977E72" w:rsidRPr="00977E72" w:rsidRDefault="006B304D" w:rsidP="006B304D">
                            <w:pPr>
                              <w:tabs>
                                <w:tab w:val="right" w:pos="4253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.75pt;margin-top:255.45pt;width:187.9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" filled="f" stroked="f">
                <v:textbox inset="0,0,0,0">
                  <w:txbxContent>
                    <w:p w:rsidR="00977E72" w:rsidRPr="00977E72" w:rsidRDefault="00977E72" w:rsidP="00977E72">
                      <w:pPr>
                        <w:tabs>
                          <w:tab w:val="right" w:pos="3686"/>
                        </w:tabs>
                        <w:rPr>
                          <w:sz w:val="18"/>
                          <w:szCs w:val="18"/>
                        </w:rPr>
                      </w:pPr>
                      <w:r w:rsidRPr="00977E72">
                        <w:rPr>
                          <w:sz w:val="18"/>
                          <w:szCs w:val="18"/>
                        </w:rPr>
                        <w:t>┌</w:t>
                      </w:r>
                      <w:r w:rsidRPr="00977E72">
                        <w:rPr>
                          <w:sz w:val="18"/>
                          <w:szCs w:val="18"/>
                        </w:rPr>
                        <w:tab/>
                        <w:t>┐</w:t>
                      </w:r>
                    </w:p>
                    <w:p w:rsidR="00977E72" w:rsidRPr="00977E72" w:rsidRDefault="006B304D" w:rsidP="006B304D">
                      <w:pPr>
                        <w:tabs>
                          <w:tab w:val="right" w:pos="4253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81CFC" wp14:editId="490CCFC1">
                <wp:simplePos x="0" y="0"/>
                <wp:positionH relativeFrom="column">
                  <wp:posOffset>252095</wp:posOffset>
                </wp:positionH>
                <wp:positionV relativeFrom="page">
                  <wp:posOffset>365760</wp:posOffset>
                </wp:positionV>
                <wp:extent cx="2472055" cy="3514090"/>
                <wp:effectExtent l="0" t="0" r="4445" b="0"/>
                <wp:wrapTopAndBottom/>
                <wp:docPr id="10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3514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36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50" w:rsidRDefault="00A24750" w:rsidP="00DE06B9">
                            <w:pPr>
                              <w:ind w:left="-1843" w:firstLine="1843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 wp14:anchorId="7A7C50F8" wp14:editId="0E3B4504">
                                  <wp:extent cx="525600" cy="792000"/>
                                  <wp:effectExtent l="0" t="0" r="8255" b="8255"/>
                                  <wp:docPr id="2" name="Рисунок 2" descr="O:\Герб\ГЕРБ для БЛАНКОВ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O:\Герб\ГЕРБ для БЛАНКОВ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5600" cy="79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4750" w:rsidRPr="007861E7" w:rsidRDefault="00A24750" w:rsidP="00DE06B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Администрация</w:t>
                            </w:r>
                          </w:p>
                          <w:p w:rsidR="00A24750" w:rsidRPr="006B02A3" w:rsidRDefault="00A24750" w:rsidP="00DE06B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города Дзержинска</w:t>
                            </w:r>
                            <w:r w:rsidRPr="007861E7">
                              <w:t xml:space="preserve"> </w:t>
                            </w: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Нижегородской области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Комитет 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по управлению </w:t>
                            </w:r>
                            <w:proofErr w:type="gramStart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муниципальным</w:t>
                            </w:r>
                            <w:proofErr w:type="gramEnd"/>
                          </w:p>
                          <w:p w:rsidR="00A24750" w:rsidRPr="00DE06B9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имуществом</w:t>
                            </w:r>
                          </w:p>
                          <w:p w:rsidR="00A24750" w:rsidRPr="00DE06B9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24750" w:rsidRPr="006B02A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пр-кт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Ленина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, д.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, г. Дзержинск,</w:t>
                            </w:r>
                          </w:p>
                          <w:p w:rsidR="00A24750" w:rsidRPr="006B02A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02A3">
                              <w:rPr>
                                <w:sz w:val="20"/>
                                <w:szCs w:val="20"/>
                              </w:rPr>
                              <w:t>Нижегородская обл., 606000</w:t>
                            </w:r>
                          </w:p>
                          <w:p w:rsidR="00A24750" w:rsidRPr="006B02A3" w:rsidRDefault="00A24750" w:rsidP="00DE06B9">
                            <w:pPr>
                              <w:tabs>
                                <w:tab w:val="left" w:pos="-2694"/>
                              </w:tabs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02A3">
                              <w:rPr>
                                <w:sz w:val="20"/>
                                <w:szCs w:val="20"/>
                              </w:rPr>
                              <w:t>тел.: (8313)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39-72-05; </w:t>
                            </w:r>
                          </w:p>
                          <w:p w:rsidR="00A24750" w:rsidRPr="00A92B8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эл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.п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очта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kumi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adm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dzr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nnov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73A67">
                              <w:rPr>
                                <w:sz w:val="20"/>
                                <w:szCs w:val="20"/>
                              </w:rPr>
                              <w:t>от 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_______ № 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</w:p>
                          <w:p w:rsidR="00A24750" w:rsidRDefault="00A24750" w:rsidP="00DE06B9">
                            <w:pPr>
                              <w:spacing w:before="120"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 № ____________ от 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27" type="#_x0000_t202" style="position:absolute;margin-left:19.85pt;margin-top:28.8pt;width:194.65pt;height:27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" stroked="f">
                <v:fill opacity="23644f"/>
                <v:textbox inset="0,0,0,0">
                  <w:txbxContent>
                    <w:p w:rsidR="00A24750" w:rsidRDefault="00A24750" w:rsidP="00DE06B9">
                      <w:pPr>
                        <w:ind w:left="-1843" w:firstLine="1843"/>
                        <w:jc w:val="center"/>
                        <w:rPr>
                          <w:b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</w:rPr>
                        <w:drawing>
                          <wp:inline distT="0" distB="0" distL="0" distR="0" wp14:anchorId="7A7C50F8" wp14:editId="0E3B4504">
                            <wp:extent cx="525600" cy="792000"/>
                            <wp:effectExtent l="0" t="0" r="8255" b="8255"/>
                            <wp:docPr id="2" name="Рисунок 2" descr="O:\Герб\ГЕРБ для БЛАНКОВ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O:\Герб\ГЕРБ для БЛАНКОВ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5600" cy="79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4750" w:rsidRPr="007861E7" w:rsidRDefault="00A24750" w:rsidP="00DE06B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7861E7">
                        <w:rPr>
                          <w:b/>
                          <w:sz w:val="30"/>
                          <w:szCs w:val="30"/>
                        </w:rPr>
                        <w:t>Администрация</w:t>
                      </w:r>
                    </w:p>
                    <w:p w:rsidR="00A24750" w:rsidRPr="006B02A3" w:rsidRDefault="00A24750" w:rsidP="00DE06B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7861E7">
                        <w:rPr>
                          <w:b/>
                          <w:sz w:val="30"/>
                          <w:szCs w:val="30"/>
                        </w:rPr>
                        <w:t>города Дзержинска</w:t>
                      </w:r>
                      <w:r w:rsidRPr="007861E7">
                        <w:t xml:space="preserve"> </w:t>
                      </w:r>
                      <w:r w:rsidRPr="007861E7">
                        <w:rPr>
                          <w:b/>
                          <w:sz w:val="30"/>
                          <w:szCs w:val="30"/>
                        </w:rPr>
                        <w:t>Нижегородской области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Комитет 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по управлению </w:t>
                      </w:r>
                      <w:proofErr w:type="gramStart"/>
                      <w:r>
                        <w:rPr>
                          <w:b/>
                          <w:sz w:val="22"/>
                          <w:szCs w:val="22"/>
                        </w:rPr>
                        <w:t>муниципальным</w:t>
                      </w:r>
                      <w:proofErr w:type="gramEnd"/>
                    </w:p>
                    <w:p w:rsidR="00A24750" w:rsidRPr="00DE06B9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имуществом</w:t>
                      </w:r>
                    </w:p>
                    <w:p w:rsidR="00A24750" w:rsidRPr="00DE06B9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A24750" w:rsidRPr="006B02A3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пр-кт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Ленина</w:t>
                      </w:r>
                      <w:r w:rsidRPr="006B02A3">
                        <w:rPr>
                          <w:sz w:val="20"/>
                          <w:szCs w:val="20"/>
                        </w:rPr>
                        <w:t>, д.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6B02A3">
                        <w:rPr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>А</w:t>
                      </w:r>
                      <w:r w:rsidRPr="006B02A3">
                        <w:rPr>
                          <w:sz w:val="20"/>
                          <w:szCs w:val="20"/>
                        </w:rPr>
                        <w:t>, г. Дзержинск,</w:t>
                      </w:r>
                    </w:p>
                    <w:p w:rsidR="00A24750" w:rsidRPr="006B02A3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B02A3">
                        <w:rPr>
                          <w:sz w:val="20"/>
                          <w:szCs w:val="20"/>
                        </w:rPr>
                        <w:t>Нижегородская обл., 606000</w:t>
                      </w:r>
                    </w:p>
                    <w:p w:rsidR="00A24750" w:rsidRPr="006B02A3" w:rsidRDefault="00A24750" w:rsidP="00DE06B9">
                      <w:pPr>
                        <w:tabs>
                          <w:tab w:val="left" w:pos="-2694"/>
                        </w:tabs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B02A3">
                        <w:rPr>
                          <w:sz w:val="20"/>
                          <w:szCs w:val="20"/>
                        </w:rPr>
                        <w:t>тел.: (8313)</w:t>
                      </w:r>
                      <w:r>
                        <w:rPr>
                          <w:sz w:val="20"/>
                          <w:szCs w:val="20"/>
                        </w:rPr>
                        <w:t xml:space="preserve"> 39-72-05; </w:t>
                      </w:r>
                    </w:p>
                    <w:p w:rsidR="00A24750" w:rsidRPr="00A92B83" w:rsidRDefault="00A24750" w:rsidP="00DE06B9">
                      <w:pPr>
                        <w:spacing w:line="264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эл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.п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очта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kumi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@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adm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dzr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nnov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ru</w:t>
                      </w:r>
                      <w:proofErr w:type="spellEnd"/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73A67">
                        <w:rPr>
                          <w:sz w:val="20"/>
                          <w:szCs w:val="20"/>
                        </w:rPr>
                        <w:t>от __</w:t>
                      </w:r>
                      <w:r>
                        <w:rPr>
                          <w:sz w:val="20"/>
                          <w:szCs w:val="20"/>
                        </w:rPr>
                        <w:t>_____</w:t>
                      </w:r>
                      <w:r w:rsidRPr="00273A67">
                        <w:rPr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sz w:val="20"/>
                          <w:szCs w:val="20"/>
                        </w:rPr>
                        <w:t>_</w:t>
                      </w:r>
                      <w:r w:rsidRPr="00273A67">
                        <w:rPr>
                          <w:sz w:val="20"/>
                          <w:szCs w:val="20"/>
                        </w:rPr>
                        <w:t>_______ № 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273A67">
                        <w:rPr>
                          <w:sz w:val="20"/>
                          <w:szCs w:val="20"/>
                        </w:rPr>
                        <w:t>_____</w:t>
                      </w:r>
                    </w:p>
                    <w:p w:rsidR="00A24750" w:rsidRDefault="00A24750" w:rsidP="00DE06B9">
                      <w:pPr>
                        <w:spacing w:before="120"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 № ____________ от ______________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29140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99DCB6" wp14:editId="6FB534B7">
                <wp:simplePos x="0" y="0"/>
                <wp:positionH relativeFrom="column">
                  <wp:posOffset>3368040</wp:posOffset>
                </wp:positionH>
                <wp:positionV relativeFrom="paragraph">
                  <wp:posOffset>-186690</wp:posOffset>
                </wp:positionV>
                <wp:extent cx="2686050" cy="32385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323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E72" w:rsidRPr="00977E72" w:rsidRDefault="00977E72" w:rsidP="00291402">
                            <w:pPr>
                              <w:tabs>
                                <w:tab w:val="right" w:pos="4253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77E72">
                              <w:rPr>
                                <w:sz w:val="18"/>
                                <w:szCs w:val="18"/>
                              </w:rPr>
                              <w:t>┌</w:t>
                            </w:r>
                            <w:r w:rsidR="0029140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977E72">
                              <w:rPr>
                                <w:sz w:val="18"/>
                                <w:szCs w:val="18"/>
                              </w:rPr>
                              <w:t>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5.2pt;margin-top:-14.7pt;width:211.5pt;height:2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VUsgIAALE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" filled="f" stroked="f">
                <v:textbox inset="0,0,0,0">
                  <w:txbxContent>
                    <w:p w:rsidR="00977E72" w:rsidRPr="00977E72" w:rsidRDefault="00977E72" w:rsidP="00291402">
                      <w:pPr>
                        <w:tabs>
                          <w:tab w:val="right" w:pos="4253"/>
                        </w:tabs>
                        <w:rPr>
                          <w:sz w:val="18"/>
                          <w:szCs w:val="18"/>
                        </w:rPr>
                      </w:pPr>
                      <w:r w:rsidRPr="00977E72">
                        <w:rPr>
                          <w:sz w:val="18"/>
                          <w:szCs w:val="18"/>
                        </w:rPr>
                        <w:t>┌</w:t>
                      </w:r>
                      <w:r w:rsidR="00291402">
                        <w:rPr>
                          <w:sz w:val="18"/>
                          <w:szCs w:val="18"/>
                        </w:rPr>
                        <w:tab/>
                      </w:r>
                      <w:r w:rsidRPr="00977E72">
                        <w:rPr>
                          <w:sz w:val="18"/>
                          <w:szCs w:val="18"/>
                        </w:rPr>
                        <w:t>┐</w:t>
                      </w:r>
                    </w:p>
                  </w:txbxContent>
                </v:textbox>
              </v:shape>
            </w:pict>
          </mc:Fallback>
        </mc:AlternateContent>
      </w:r>
    </w:p>
    <w:p w:rsidR="006C4DD8" w:rsidRDefault="006C4DD8" w:rsidP="00705181"/>
    <w:p w:rsidR="00977E72" w:rsidRDefault="00977E72" w:rsidP="00977E72">
      <w:pPr>
        <w:ind w:firstLine="709"/>
      </w:pPr>
    </w:p>
    <w:p w:rsidR="00845BBC" w:rsidRDefault="00845BBC" w:rsidP="00856D01">
      <w:pPr>
        <w:jc w:val="center"/>
      </w:pPr>
    </w:p>
    <w:p w:rsidR="004F0228" w:rsidRDefault="004F0228" w:rsidP="004F0228">
      <w:pPr>
        <w:jc w:val="center"/>
      </w:pPr>
      <w:r>
        <w:t>ПОЯСНИТЕЛЬНАЯ  ЗАПИСКА</w:t>
      </w:r>
    </w:p>
    <w:p w:rsidR="004F0228" w:rsidRDefault="004F0228" w:rsidP="004F0228">
      <w:pPr>
        <w:ind w:firstLine="709"/>
        <w:jc w:val="center"/>
      </w:pP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Предлагаемый проект решения подготовлен в целях оказания содействия Автономной некоммерческой организации «Клуб каратэ-до шито-рю сейщукан»</w:t>
      </w:r>
      <w:r w:rsidR="00FE1595">
        <w:rPr>
          <w:noProof/>
          <w:sz w:val="28"/>
          <w:szCs w:val="28"/>
        </w:rPr>
        <w:t>,</w:t>
      </w:r>
      <w:r>
        <w:rPr>
          <w:noProof/>
          <w:sz w:val="28"/>
          <w:szCs w:val="28"/>
        </w:rPr>
        <w:t xml:space="preserve"> целью создания и предметом деятельности которой в соответствии с уставом являются: </w:t>
      </w:r>
      <w:r w:rsidR="00FE1595">
        <w:rPr>
          <w:noProof/>
          <w:sz w:val="28"/>
          <w:szCs w:val="28"/>
        </w:rPr>
        <w:t>развитие вида спорта каратэ, развитие адаптивного спорта и адаптивной физической культуры для детей с ОВЗ, развитие адаптивного каратэ для детей с ОВЗ.</w:t>
      </w:r>
      <w:r>
        <w:rPr>
          <w:noProof/>
          <w:sz w:val="28"/>
          <w:szCs w:val="28"/>
        </w:rPr>
        <w:t xml:space="preserve">  </w:t>
      </w: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Содействие оказывается в форме передачи Автономной некоммерческой организации «Клуб каратэ-до шито-рю сейщукан» в безвозмездное пользование сроком на пять лет нежилого встр</w:t>
      </w:r>
      <w:r w:rsidR="00FE1595">
        <w:rPr>
          <w:noProof/>
          <w:sz w:val="28"/>
          <w:szCs w:val="28"/>
        </w:rPr>
        <w:t xml:space="preserve">оенного помещения </w:t>
      </w:r>
      <w:r w:rsidR="00864E58">
        <w:rPr>
          <w:noProof/>
          <w:sz w:val="28"/>
          <w:szCs w:val="28"/>
        </w:rPr>
        <w:t>А</w:t>
      </w:r>
      <w:r w:rsidR="00FE1595">
        <w:rPr>
          <w:noProof/>
          <w:sz w:val="28"/>
          <w:szCs w:val="28"/>
        </w:rPr>
        <w:t xml:space="preserve"> площадью </w:t>
      </w:r>
      <w:r>
        <w:rPr>
          <w:noProof/>
          <w:sz w:val="28"/>
          <w:szCs w:val="28"/>
        </w:rPr>
        <w:t xml:space="preserve">317,8 кв.м, с </w:t>
      </w:r>
      <w:r w:rsidR="00864E58">
        <w:rPr>
          <w:noProof/>
          <w:sz w:val="28"/>
          <w:szCs w:val="28"/>
        </w:rPr>
        <w:t>кадастровым</w:t>
      </w:r>
      <w:r>
        <w:rPr>
          <w:noProof/>
          <w:sz w:val="28"/>
          <w:szCs w:val="28"/>
        </w:rPr>
        <w:t xml:space="preserve"> номером </w:t>
      </w:r>
      <w:r w:rsidR="00864E58">
        <w:rPr>
          <w:noProof/>
          <w:sz w:val="28"/>
          <w:szCs w:val="28"/>
        </w:rPr>
        <w:t>52:21:0000099:858</w:t>
      </w:r>
      <w:r>
        <w:rPr>
          <w:noProof/>
          <w:sz w:val="28"/>
          <w:szCs w:val="28"/>
        </w:rPr>
        <w:t xml:space="preserve">, </w:t>
      </w:r>
      <w:r w:rsidR="00864E58">
        <w:rPr>
          <w:noProof/>
          <w:sz w:val="28"/>
          <w:szCs w:val="28"/>
        </w:rPr>
        <w:t>местоположение</w:t>
      </w:r>
      <w:r>
        <w:rPr>
          <w:noProof/>
          <w:sz w:val="28"/>
          <w:szCs w:val="28"/>
        </w:rPr>
        <w:t xml:space="preserve">: </w:t>
      </w:r>
      <w:r w:rsidR="00864E58">
        <w:rPr>
          <w:noProof/>
          <w:sz w:val="28"/>
          <w:szCs w:val="28"/>
        </w:rPr>
        <w:t xml:space="preserve">Нижегородская область, </w:t>
      </w:r>
      <w:r>
        <w:rPr>
          <w:noProof/>
          <w:sz w:val="28"/>
          <w:szCs w:val="28"/>
        </w:rPr>
        <w:t>г. Дзержинск, пр</w:t>
      </w:r>
      <w:r w:rsidR="00864E58">
        <w:rPr>
          <w:noProof/>
          <w:sz w:val="28"/>
          <w:szCs w:val="28"/>
        </w:rPr>
        <w:t>-кт</w:t>
      </w:r>
      <w:r>
        <w:rPr>
          <w:noProof/>
          <w:sz w:val="28"/>
          <w:szCs w:val="28"/>
        </w:rPr>
        <w:t xml:space="preserve"> Ленина,   д.40</w:t>
      </w:r>
      <w:r w:rsidR="00BC5CC8">
        <w:rPr>
          <w:noProof/>
          <w:sz w:val="28"/>
          <w:szCs w:val="28"/>
        </w:rPr>
        <w:t>а</w:t>
      </w:r>
      <w:r w:rsidR="00864E58">
        <w:rPr>
          <w:noProof/>
          <w:sz w:val="28"/>
          <w:szCs w:val="28"/>
        </w:rPr>
        <w:t>,  пом а</w:t>
      </w:r>
      <w:r>
        <w:rPr>
          <w:noProof/>
          <w:sz w:val="28"/>
          <w:szCs w:val="28"/>
        </w:rPr>
        <w:t>.</w:t>
      </w: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Вышеуказанное нежилое муниципальное помещение предоставлено в безвозмездное пользование Автономной некоммерческой организации «Клуб каратэ-до шито-рю сейщукан» на основании заключенного с КУМИ                             г. Дзержинска договора от 05.02.20</w:t>
      </w:r>
      <w:r w:rsidR="00D930CA">
        <w:rPr>
          <w:noProof/>
          <w:sz w:val="28"/>
          <w:szCs w:val="28"/>
        </w:rPr>
        <w:t>21</w:t>
      </w:r>
      <w:r>
        <w:rPr>
          <w:noProof/>
          <w:sz w:val="28"/>
          <w:szCs w:val="28"/>
        </w:rPr>
        <w:t xml:space="preserve">г. № </w:t>
      </w:r>
      <w:r w:rsidR="00EB4A45">
        <w:rPr>
          <w:noProof/>
          <w:sz w:val="28"/>
          <w:szCs w:val="28"/>
        </w:rPr>
        <w:t>448</w:t>
      </w:r>
      <w:r>
        <w:rPr>
          <w:noProof/>
          <w:sz w:val="28"/>
          <w:szCs w:val="28"/>
        </w:rPr>
        <w:t xml:space="preserve">/без. Помещение используется для развития вида спорта «каратэ», физкультурно-оздоровительной деятельности. </w:t>
      </w:r>
    </w:p>
    <w:p w:rsidR="00BC5CC8" w:rsidRDefault="00BC5CC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 настоящий момент АНО «Клуб каратэ-до шито-рю сейщукан» на базе помещения на просп. Ленина,  д.40а реализует проект, который был поддержан Фондом Президентских грантов под названием «Новые горизонты»</w:t>
      </w:r>
      <w:r w:rsidR="00E670B2">
        <w:rPr>
          <w:noProof/>
          <w:sz w:val="28"/>
          <w:szCs w:val="28"/>
        </w:rPr>
        <w:t>.</w:t>
      </w: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Правовой базой для передачи в безвозмездное пользование Автономной некоммерческой организации «Клуб каратэ-до шито-рю сейщукан» нежилого встроенного помещения </w:t>
      </w:r>
      <w:bookmarkStart w:id="0" w:name="_GoBack"/>
      <w:bookmarkEnd w:id="0"/>
      <w:r w:rsidR="00864E58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площадью 317,8</w:t>
      </w:r>
      <w:r w:rsidR="00864E58">
        <w:rPr>
          <w:noProof/>
          <w:sz w:val="28"/>
          <w:szCs w:val="28"/>
        </w:rPr>
        <w:t xml:space="preserve"> кв.</w:t>
      </w:r>
      <w:r>
        <w:rPr>
          <w:noProof/>
          <w:sz w:val="28"/>
          <w:szCs w:val="28"/>
        </w:rPr>
        <w:t xml:space="preserve">м, с </w:t>
      </w:r>
      <w:r w:rsidR="00864E58">
        <w:rPr>
          <w:noProof/>
          <w:sz w:val="28"/>
          <w:szCs w:val="28"/>
        </w:rPr>
        <w:t>кадастровым номером 52:21:0000099:858</w:t>
      </w:r>
      <w:r>
        <w:rPr>
          <w:noProof/>
          <w:sz w:val="28"/>
          <w:szCs w:val="28"/>
        </w:rPr>
        <w:t xml:space="preserve">, </w:t>
      </w:r>
      <w:r w:rsidR="00864E58">
        <w:rPr>
          <w:noProof/>
          <w:sz w:val="28"/>
          <w:szCs w:val="28"/>
        </w:rPr>
        <w:t>местоположение</w:t>
      </w:r>
      <w:r>
        <w:rPr>
          <w:noProof/>
          <w:sz w:val="28"/>
          <w:szCs w:val="28"/>
        </w:rPr>
        <w:t xml:space="preserve">: </w:t>
      </w:r>
      <w:r w:rsidR="00864E58">
        <w:rPr>
          <w:noProof/>
          <w:sz w:val="28"/>
          <w:szCs w:val="28"/>
        </w:rPr>
        <w:t>Нижегородская область, г. Дзержинск,  пр-кт Ленина,  д.40а,  пом а</w:t>
      </w:r>
      <w:r>
        <w:rPr>
          <w:noProof/>
          <w:sz w:val="28"/>
          <w:szCs w:val="28"/>
        </w:rPr>
        <w:t>, являются Федеральный закон</w:t>
      </w:r>
      <w:r w:rsidR="00D930CA">
        <w:rPr>
          <w:noProof/>
          <w:sz w:val="28"/>
          <w:szCs w:val="28"/>
        </w:rPr>
        <w:t xml:space="preserve"> от 26.07.2006г. </w:t>
      </w:r>
      <w:r>
        <w:rPr>
          <w:noProof/>
          <w:sz w:val="28"/>
          <w:szCs w:val="28"/>
        </w:rPr>
        <w:lastRenderedPageBreak/>
        <w:t>№135-ФЗ  «О защите конкуренции», статья 37 Устава городского округа город Дзержинск, Положение о порядке управления и распоряжения муниципальным имуществом города Дзержинска, утвержденное постановлением городской Думы от 11.07.2007</w:t>
      </w:r>
      <w:r w:rsidR="00D930CA">
        <w:rPr>
          <w:noProof/>
          <w:sz w:val="28"/>
          <w:szCs w:val="28"/>
        </w:rPr>
        <w:t>г.</w:t>
      </w:r>
      <w:r>
        <w:rPr>
          <w:noProof/>
          <w:sz w:val="28"/>
          <w:szCs w:val="28"/>
        </w:rPr>
        <w:t xml:space="preserve"> №230, заявлени</w:t>
      </w:r>
      <w:r w:rsidR="00866CF9">
        <w:rPr>
          <w:noProof/>
          <w:sz w:val="28"/>
          <w:szCs w:val="28"/>
        </w:rPr>
        <w:t>е</w:t>
      </w:r>
      <w:r>
        <w:rPr>
          <w:noProof/>
          <w:sz w:val="28"/>
          <w:szCs w:val="28"/>
        </w:rPr>
        <w:t xml:space="preserve"> Автономной некоммерческой организации «Клуб каратэ-до шито-рю сейщукан» от </w:t>
      </w:r>
      <w:r w:rsidR="00BC5CC8">
        <w:rPr>
          <w:noProof/>
          <w:sz w:val="28"/>
          <w:szCs w:val="28"/>
        </w:rPr>
        <w:t>19</w:t>
      </w:r>
      <w:r>
        <w:rPr>
          <w:noProof/>
          <w:sz w:val="28"/>
          <w:szCs w:val="28"/>
        </w:rPr>
        <w:t xml:space="preserve"> </w:t>
      </w:r>
      <w:r w:rsidR="00BC5CC8">
        <w:rPr>
          <w:noProof/>
          <w:sz w:val="28"/>
          <w:szCs w:val="28"/>
        </w:rPr>
        <w:t>сентября</w:t>
      </w:r>
      <w:r>
        <w:rPr>
          <w:noProof/>
          <w:sz w:val="28"/>
          <w:szCs w:val="28"/>
        </w:rPr>
        <w:t xml:space="preserve"> 202</w:t>
      </w:r>
      <w:r w:rsidR="00BC5CC8">
        <w:rPr>
          <w:noProof/>
          <w:sz w:val="28"/>
          <w:szCs w:val="28"/>
        </w:rPr>
        <w:t>5</w:t>
      </w:r>
      <w:r>
        <w:rPr>
          <w:noProof/>
          <w:sz w:val="28"/>
          <w:szCs w:val="28"/>
        </w:rPr>
        <w:t xml:space="preserve"> года.</w:t>
      </w: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Председатель                              </w:t>
      </w:r>
      <w:r w:rsidR="00BC5CC8">
        <w:rPr>
          <w:noProof/>
          <w:sz w:val="28"/>
          <w:szCs w:val="28"/>
        </w:rPr>
        <w:t xml:space="preserve">                          </w:t>
      </w:r>
      <w:r>
        <w:rPr>
          <w:noProof/>
          <w:sz w:val="28"/>
          <w:szCs w:val="28"/>
        </w:rPr>
        <w:t xml:space="preserve">                          </w:t>
      </w:r>
      <w:r w:rsidR="00BC5CC8">
        <w:rPr>
          <w:noProof/>
          <w:sz w:val="28"/>
          <w:szCs w:val="28"/>
        </w:rPr>
        <w:t>Д.М.Чепеленко</w:t>
      </w:r>
    </w:p>
    <w:p w:rsidR="004F0228" w:rsidRDefault="004F0228" w:rsidP="004F0228">
      <w:pPr>
        <w:pStyle w:val="ac"/>
        <w:spacing w:after="0"/>
        <w:ind w:firstLine="72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4F0228" w:rsidRDefault="004F0228" w:rsidP="004F0228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BC5CC8" w:rsidRDefault="00BC5CC8" w:rsidP="004F0228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4F0228" w:rsidRPr="00866CF9" w:rsidRDefault="00BC5CC8" w:rsidP="004F0228">
      <w:pPr>
        <w:pStyle w:val="ac"/>
        <w:spacing w:after="0"/>
        <w:ind w:left="0"/>
        <w:jc w:val="both"/>
        <w:rPr>
          <w:noProof/>
        </w:rPr>
      </w:pPr>
      <w:r w:rsidRPr="00866CF9">
        <w:rPr>
          <w:noProof/>
        </w:rPr>
        <w:t>Матвеева О.В.</w:t>
      </w:r>
    </w:p>
    <w:p w:rsidR="004F0228" w:rsidRPr="00866CF9" w:rsidRDefault="004F0228" w:rsidP="004F0228">
      <w:pPr>
        <w:pStyle w:val="ac"/>
        <w:spacing w:after="0"/>
        <w:ind w:left="0"/>
        <w:jc w:val="both"/>
      </w:pPr>
      <w:r w:rsidRPr="00866CF9">
        <w:rPr>
          <w:noProof/>
        </w:rPr>
        <w:t>39-70-</w:t>
      </w:r>
      <w:r w:rsidR="00BC5CC8" w:rsidRPr="00866CF9">
        <w:rPr>
          <w:noProof/>
        </w:rPr>
        <w:t>94</w:t>
      </w:r>
    </w:p>
    <w:p w:rsidR="004F0228" w:rsidRDefault="004F0228" w:rsidP="004F0228">
      <w:pPr>
        <w:pStyle w:val="ac"/>
        <w:spacing w:after="0"/>
        <w:ind w:left="0"/>
        <w:jc w:val="both"/>
        <w:rPr>
          <w:sz w:val="28"/>
          <w:szCs w:val="28"/>
        </w:rPr>
      </w:pPr>
    </w:p>
    <w:p w:rsidR="00856D01" w:rsidRPr="00845BBC" w:rsidRDefault="00856D01" w:rsidP="004F0228">
      <w:pPr>
        <w:jc w:val="center"/>
        <w:rPr>
          <w:noProof/>
          <w:sz w:val="24"/>
          <w:szCs w:val="24"/>
        </w:rPr>
      </w:pPr>
    </w:p>
    <w:sectPr w:rsidR="00856D01" w:rsidRPr="00845BBC" w:rsidSect="00653336">
      <w:headerReference w:type="default" r:id="rId10"/>
      <w:headerReference w:type="first" r:id="rId11"/>
      <w:pgSz w:w="11906" w:h="16838" w:code="9"/>
      <w:pgMar w:top="851" w:right="85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7BE" w:rsidRDefault="00DC07BE">
      <w:r>
        <w:separator/>
      </w:r>
    </w:p>
  </w:endnote>
  <w:endnote w:type="continuationSeparator" w:id="0">
    <w:p w:rsidR="00DC07BE" w:rsidRDefault="00DC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7BE" w:rsidRDefault="00DC07BE">
      <w:r>
        <w:separator/>
      </w:r>
    </w:p>
  </w:footnote>
  <w:footnote w:type="continuationSeparator" w:id="0">
    <w:p w:rsidR="00DC07BE" w:rsidRDefault="00DC0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183139"/>
      <w:docPartObj>
        <w:docPartGallery w:val="Page Numbers (Top of Page)"/>
        <w:docPartUnique/>
      </w:docPartObj>
    </w:sdtPr>
    <w:sdtEndPr/>
    <w:sdtContent>
      <w:p w:rsidR="00BB4FEB" w:rsidRDefault="00BB4F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397">
          <w:rPr>
            <w:noProof/>
          </w:rPr>
          <w:t>2</w:t>
        </w:r>
        <w:r>
          <w:fldChar w:fldCharType="end"/>
        </w:r>
      </w:p>
    </w:sdtContent>
  </w:sdt>
  <w:p w:rsidR="00BB4FEB" w:rsidRDefault="00BB4F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750" w:rsidRDefault="00A24750">
    <w:pPr>
      <w:pStyle w:val="a3"/>
    </w:pPr>
    <w:r>
      <w:rPr>
        <w:noProof/>
      </w:rPr>
      <mc:AlternateContent>
        <mc:Choice Requires="wpc">
          <w:drawing>
            <wp:anchor distT="0" distB="0" distL="114300" distR="114300" simplePos="0" relativeHeight="251657216" behindDoc="0" locked="0" layoutInCell="1" allowOverlap="1" wp14:anchorId="414729CB" wp14:editId="621B2B42">
              <wp:simplePos x="0" y="0"/>
              <wp:positionH relativeFrom="column">
                <wp:posOffset>-1080135</wp:posOffset>
              </wp:positionH>
              <wp:positionV relativeFrom="paragraph">
                <wp:posOffset>-445770</wp:posOffset>
              </wp:positionV>
              <wp:extent cx="7553325" cy="3629025"/>
              <wp:effectExtent l="0" t="0" r="0" b="0"/>
              <wp:wrapNone/>
              <wp:docPr id="9" name="Полотно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Полотно 9" o:spid="_x0000_s1026" editas="canvas" style="position:absolute;margin-left:-85.05pt;margin-top:-35.1pt;width:594.75pt;height:285.75pt;z-index:251657216" coordsize="75533,36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533;height:36290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CB"/>
    <w:rsid w:val="00000FFE"/>
    <w:rsid w:val="00032CB2"/>
    <w:rsid w:val="00051A2D"/>
    <w:rsid w:val="0006419E"/>
    <w:rsid w:val="00075C82"/>
    <w:rsid w:val="00090024"/>
    <w:rsid w:val="000E01C9"/>
    <w:rsid w:val="000E3009"/>
    <w:rsid w:val="00106CF5"/>
    <w:rsid w:val="0010701C"/>
    <w:rsid w:val="00112597"/>
    <w:rsid w:val="00137E19"/>
    <w:rsid w:val="00153BAF"/>
    <w:rsid w:val="001635EE"/>
    <w:rsid w:val="00164982"/>
    <w:rsid w:val="0016638D"/>
    <w:rsid w:val="00187AE7"/>
    <w:rsid w:val="001B70E8"/>
    <w:rsid w:val="001C09B0"/>
    <w:rsid w:val="001C197D"/>
    <w:rsid w:val="001D12D6"/>
    <w:rsid w:val="001D1997"/>
    <w:rsid w:val="001E71DA"/>
    <w:rsid w:val="001F4FEE"/>
    <w:rsid w:val="00207586"/>
    <w:rsid w:val="002352E0"/>
    <w:rsid w:val="002404DB"/>
    <w:rsid w:val="00252879"/>
    <w:rsid w:val="002542C3"/>
    <w:rsid w:val="00271153"/>
    <w:rsid w:val="00271527"/>
    <w:rsid w:val="00273A67"/>
    <w:rsid w:val="002774F4"/>
    <w:rsid w:val="00282448"/>
    <w:rsid w:val="00291402"/>
    <w:rsid w:val="00291F7D"/>
    <w:rsid w:val="002A3A5A"/>
    <w:rsid w:val="002A427F"/>
    <w:rsid w:val="002A531C"/>
    <w:rsid w:val="002B6A04"/>
    <w:rsid w:val="002D4CD8"/>
    <w:rsid w:val="002E62E9"/>
    <w:rsid w:val="002F6C4F"/>
    <w:rsid w:val="002F761F"/>
    <w:rsid w:val="003057F6"/>
    <w:rsid w:val="00333631"/>
    <w:rsid w:val="00356FC0"/>
    <w:rsid w:val="00363E59"/>
    <w:rsid w:val="00366197"/>
    <w:rsid w:val="00367497"/>
    <w:rsid w:val="003935D0"/>
    <w:rsid w:val="003A13E2"/>
    <w:rsid w:val="003A254E"/>
    <w:rsid w:val="003B75A6"/>
    <w:rsid w:val="003C33C0"/>
    <w:rsid w:val="003D19C5"/>
    <w:rsid w:val="003E569F"/>
    <w:rsid w:val="003F7DD5"/>
    <w:rsid w:val="00417ECA"/>
    <w:rsid w:val="0042781D"/>
    <w:rsid w:val="00433575"/>
    <w:rsid w:val="004515B6"/>
    <w:rsid w:val="00457D80"/>
    <w:rsid w:val="004601AA"/>
    <w:rsid w:val="00462D77"/>
    <w:rsid w:val="00471E91"/>
    <w:rsid w:val="00472B00"/>
    <w:rsid w:val="00473FF9"/>
    <w:rsid w:val="004767FF"/>
    <w:rsid w:val="00476E47"/>
    <w:rsid w:val="004872F7"/>
    <w:rsid w:val="004974D3"/>
    <w:rsid w:val="004B62ED"/>
    <w:rsid w:val="004C04C5"/>
    <w:rsid w:val="004C58B3"/>
    <w:rsid w:val="004D3030"/>
    <w:rsid w:val="004E583D"/>
    <w:rsid w:val="004F0228"/>
    <w:rsid w:val="004F0882"/>
    <w:rsid w:val="004F283E"/>
    <w:rsid w:val="004F344F"/>
    <w:rsid w:val="004F5F59"/>
    <w:rsid w:val="005252ED"/>
    <w:rsid w:val="005256ED"/>
    <w:rsid w:val="00531761"/>
    <w:rsid w:val="00531821"/>
    <w:rsid w:val="00535C11"/>
    <w:rsid w:val="00563BDE"/>
    <w:rsid w:val="00573B94"/>
    <w:rsid w:val="00585CDF"/>
    <w:rsid w:val="005A5B2E"/>
    <w:rsid w:val="005B42AC"/>
    <w:rsid w:val="005C3E14"/>
    <w:rsid w:val="005D6397"/>
    <w:rsid w:val="005F43EF"/>
    <w:rsid w:val="00606C2B"/>
    <w:rsid w:val="00634C8B"/>
    <w:rsid w:val="00644017"/>
    <w:rsid w:val="00646839"/>
    <w:rsid w:val="006520D3"/>
    <w:rsid w:val="00653336"/>
    <w:rsid w:val="0065449B"/>
    <w:rsid w:val="006739B9"/>
    <w:rsid w:val="00681234"/>
    <w:rsid w:val="006908FD"/>
    <w:rsid w:val="006963A9"/>
    <w:rsid w:val="006A0D9D"/>
    <w:rsid w:val="006A17DB"/>
    <w:rsid w:val="006A3D9D"/>
    <w:rsid w:val="006A68D5"/>
    <w:rsid w:val="006A7DAD"/>
    <w:rsid w:val="006B02A3"/>
    <w:rsid w:val="006B304D"/>
    <w:rsid w:val="006C48BE"/>
    <w:rsid w:val="006C4DD8"/>
    <w:rsid w:val="0070203F"/>
    <w:rsid w:val="00705181"/>
    <w:rsid w:val="0071273C"/>
    <w:rsid w:val="00714443"/>
    <w:rsid w:val="007148DA"/>
    <w:rsid w:val="00727DA9"/>
    <w:rsid w:val="00737DEF"/>
    <w:rsid w:val="00742AC3"/>
    <w:rsid w:val="00743F7B"/>
    <w:rsid w:val="0075614D"/>
    <w:rsid w:val="00762BB6"/>
    <w:rsid w:val="007761BB"/>
    <w:rsid w:val="007861E7"/>
    <w:rsid w:val="0078725A"/>
    <w:rsid w:val="007906A1"/>
    <w:rsid w:val="00793B5B"/>
    <w:rsid w:val="007A483A"/>
    <w:rsid w:val="007D428B"/>
    <w:rsid w:val="007D58BE"/>
    <w:rsid w:val="007E4FB7"/>
    <w:rsid w:val="00803708"/>
    <w:rsid w:val="00803EF8"/>
    <w:rsid w:val="00825A49"/>
    <w:rsid w:val="00830D6D"/>
    <w:rsid w:val="00830F2D"/>
    <w:rsid w:val="00845BBC"/>
    <w:rsid w:val="00850265"/>
    <w:rsid w:val="00853BAF"/>
    <w:rsid w:val="00856D01"/>
    <w:rsid w:val="00862B5A"/>
    <w:rsid w:val="00864E58"/>
    <w:rsid w:val="00865FB1"/>
    <w:rsid w:val="00866CF9"/>
    <w:rsid w:val="00870392"/>
    <w:rsid w:val="00876746"/>
    <w:rsid w:val="00881605"/>
    <w:rsid w:val="00887ADF"/>
    <w:rsid w:val="008942DF"/>
    <w:rsid w:val="008A00CF"/>
    <w:rsid w:val="008A21B1"/>
    <w:rsid w:val="008A2AF2"/>
    <w:rsid w:val="008B11F4"/>
    <w:rsid w:val="008C49DE"/>
    <w:rsid w:val="008C7E1F"/>
    <w:rsid w:val="008D6926"/>
    <w:rsid w:val="008D7828"/>
    <w:rsid w:val="009252DD"/>
    <w:rsid w:val="0094572D"/>
    <w:rsid w:val="009517FA"/>
    <w:rsid w:val="00953A57"/>
    <w:rsid w:val="0095496E"/>
    <w:rsid w:val="00965139"/>
    <w:rsid w:val="00965915"/>
    <w:rsid w:val="00977E72"/>
    <w:rsid w:val="00981C1E"/>
    <w:rsid w:val="00985572"/>
    <w:rsid w:val="009C263F"/>
    <w:rsid w:val="009C6D15"/>
    <w:rsid w:val="009D1661"/>
    <w:rsid w:val="00A01B35"/>
    <w:rsid w:val="00A24750"/>
    <w:rsid w:val="00A27DDA"/>
    <w:rsid w:val="00A360F1"/>
    <w:rsid w:val="00A37ACB"/>
    <w:rsid w:val="00A46376"/>
    <w:rsid w:val="00A53158"/>
    <w:rsid w:val="00A53E59"/>
    <w:rsid w:val="00A55AEF"/>
    <w:rsid w:val="00A81268"/>
    <w:rsid w:val="00A83C7F"/>
    <w:rsid w:val="00A85BFC"/>
    <w:rsid w:val="00A92B83"/>
    <w:rsid w:val="00AC6F95"/>
    <w:rsid w:val="00AD71BB"/>
    <w:rsid w:val="00AE47E2"/>
    <w:rsid w:val="00AE5C61"/>
    <w:rsid w:val="00B1156A"/>
    <w:rsid w:val="00B14859"/>
    <w:rsid w:val="00B40A25"/>
    <w:rsid w:val="00B51B8D"/>
    <w:rsid w:val="00B52902"/>
    <w:rsid w:val="00B539E4"/>
    <w:rsid w:val="00B81955"/>
    <w:rsid w:val="00B87F03"/>
    <w:rsid w:val="00BB3192"/>
    <w:rsid w:val="00BB4FEB"/>
    <w:rsid w:val="00BB61A4"/>
    <w:rsid w:val="00BB6D12"/>
    <w:rsid w:val="00BC5CC8"/>
    <w:rsid w:val="00BC5D5B"/>
    <w:rsid w:val="00BD14EA"/>
    <w:rsid w:val="00BD2CC1"/>
    <w:rsid w:val="00BD4EB2"/>
    <w:rsid w:val="00BE13C0"/>
    <w:rsid w:val="00BE6779"/>
    <w:rsid w:val="00BE740C"/>
    <w:rsid w:val="00BF5938"/>
    <w:rsid w:val="00BF6922"/>
    <w:rsid w:val="00C00787"/>
    <w:rsid w:val="00C17508"/>
    <w:rsid w:val="00C22AA2"/>
    <w:rsid w:val="00C27201"/>
    <w:rsid w:val="00C32859"/>
    <w:rsid w:val="00C34C42"/>
    <w:rsid w:val="00C36247"/>
    <w:rsid w:val="00C404BD"/>
    <w:rsid w:val="00C43A94"/>
    <w:rsid w:val="00C819DF"/>
    <w:rsid w:val="00C840D2"/>
    <w:rsid w:val="00C84F64"/>
    <w:rsid w:val="00CA7C75"/>
    <w:rsid w:val="00CA7E1E"/>
    <w:rsid w:val="00CB1179"/>
    <w:rsid w:val="00CD0E59"/>
    <w:rsid w:val="00CE3454"/>
    <w:rsid w:val="00CF0075"/>
    <w:rsid w:val="00D15672"/>
    <w:rsid w:val="00D17AE1"/>
    <w:rsid w:val="00D32F5C"/>
    <w:rsid w:val="00D43351"/>
    <w:rsid w:val="00D50E47"/>
    <w:rsid w:val="00D60700"/>
    <w:rsid w:val="00D60B95"/>
    <w:rsid w:val="00D77141"/>
    <w:rsid w:val="00D91932"/>
    <w:rsid w:val="00D930CA"/>
    <w:rsid w:val="00DA0EAE"/>
    <w:rsid w:val="00DA118F"/>
    <w:rsid w:val="00DB50D7"/>
    <w:rsid w:val="00DC07BE"/>
    <w:rsid w:val="00DD25EA"/>
    <w:rsid w:val="00DE06B9"/>
    <w:rsid w:val="00DE262E"/>
    <w:rsid w:val="00E2258D"/>
    <w:rsid w:val="00E2765B"/>
    <w:rsid w:val="00E41567"/>
    <w:rsid w:val="00E45A28"/>
    <w:rsid w:val="00E46FB2"/>
    <w:rsid w:val="00E5700E"/>
    <w:rsid w:val="00E62C35"/>
    <w:rsid w:val="00E670B2"/>
    <w:rsid w:val="00E67240"/>
    <w:rsid w:val="00E71F4E"/>
    <w:rsid w:val="00E9477C"/>
    <w:rsid w:val="00E95C11"/>
    <w:rsid w:val="00E971B7"/>
    <w:rsid w:val="00E97B6B"/>
    <w:rsid w:val="00EA1C38"/>
    <w:rsid w:val="00EB0544"/>
    <w:rsid w:val="00EB4A45"/>
    <w:rsid w:val="00EC7E3E"/>
    <w:rsid w:val="00F12A11"/>
    <w:rsid w:val="00F166E1"/>
    <w:rsid w:val="00F51FDD"/>
    <w:rsid w:val="00F66EF1"/>
    <w:rsid w:val="00F85F1D"/>
    <w:rsid w:val="00F97CC8"/>
    <w:rsid w:val="00FB36A4"/>
    <w:rsid w:val="00FB47E0"/>
    <w:rsid w:val="00FD07FE"/>
    <w:rsid w:val="00FD5580"/>
    <w:rsid w:val="00FE1595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73A67"/>
    <w:rPr>
      <w:sz w:val="28"/>
      <w:szCs w:val="28"/>
    </w:rPr>
  </w:style>
  <w:style w:type="character" w:styleId="aa">
    <w:name w:val="Emphasis"/>
    <w:basedOn w:val="a0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c">
    <w:name w:val="Body Text Indent"/>
    <w:basedOn w:val="a"/>
    <w:link w:val="ad"/>
    <w:rsid w:val="00462D77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462D77"/>
  </w:style>
  <w:style w:type="paragraph" w:customStyle="1" w:styleId="ae">
    <w:name w:val="Знак"/>
    <w:basedOn w:val="a"/>
    <w:rsid w:val="00856D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73A67"/>
    <w:rPr>
      <w:sz w:val="28"/>
      <w:szCs w:val="28"/>
    </w:rPr>
  </w:style>
  <w:style w:type="character" w:styleId="aa">
    <w:name w:val="Emphasis"/>
    <w:basedOn w:val="a0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c">
    <w:name w:val="Body Text Indent"/>
    <w:basedOn w:val="a"/>
    <w:link w:val="ad"/>
    <w:rsid w:val="00462D77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462D77"/>
  </w:style>
  <w:style w:type="paragraph" w:customStyle="1" w:styleId="ae">
    <w:name w:val="Знак"/>
    <w:basedOn w:val="a"/>
    <w:rsid w:val="00856D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\&#1041;&#1083;&#1072;&#1085;&#1082;%20&#1087;&#1080;&#1089;&#1100;&#1084;&#1072;%20&#1050;&#1059;&#1052;&#104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11A5F-2527-40E7-A5B9-B138B292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КУМИ</Template>
  <TotalTime>408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Дзержинска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Алла Викторовна</dc:creator>
  <cp:lastModifiedBy>матвеева ольга валентиновна</cp:lastModifiedBy>
  <cp:revision>57</cp:revision>
  <cp:lastPrinted>2025-11-10T13:21:00Z</cp:lastPrinted>
  <dcterms:created xsi:type="dcterms:W3CDTF">2025-01-31T11:15:00Z</dcterms:created>
  <dcterms:modified xsi:type="dcterms:W3CDTF">2025-11-10T13:21:00Z</dcterms:modified>
</cp:coreProperties>
</file>